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871" w:rsidRDefault="00FC5871" w:rsidP="00FC5871">
      <w:r>
        <w:rPr>
          <w:u w:val="single"/>
        </w:rPr>
        <w:t>John GREYSTOKE</w:t>
      </w:r>
      <w:r>
        <w:t xml:space="preserve">    (fl.1489-98)</w:t>
      </w:r>
    </w:p>
    <w:p w:rsidR="00FC5871" w:rsidRDefault="00FC5871" w:rsidP="00FC5871"/>
    <w:p w:rsidR="00FC5871" w:rsidRDefault="00FC5871" w:rsidP="00FC5871"/>
    <w:p w:rsidR="00FC5871" w:rsidRDefault="00FC5871" w:rsidP="00FC5871">
      <w:r>
        <w:t>22 May1489</w:t>
      </w:r>
      <w:r>
        <w:tab/>
        <w:t>He presented Robert Wyncelagh(q.v.) to the church of Folkton, East</w:t>
      </w:r>
    </w:p>
    <w:p w:rsidR="00FC5871" w:rsidRDefault="00FC5871" w:rsidP="00FC5871">
      <w:r>
        <w:tab/>
      </w:r>
      <w:r>
        <w:tab/>
        <w:t>Riding of Yorkshire.</w:t>
      </w:r>
    </w:p>
    <w:p w:rsidR="00FC5871" w:rsidRDefault="00FC5871" w:rsidP="00FC5871">
      <w:r>
        <w:tab/>
      </w:r>
      <w:r>
        <w:tab/>
        <w:t>(“Fasti Parochiales” vol.III p.26)</w:t>
      </w:r>
    </w:p>
    <w:p w:rsidR="00FC5871" w:rsidRDefault="00FC5871" w:rsidP="00FC5871">
      <w:r>
        <w:t>14 Feb.1498</w:t>
      </w:r>
      <w:r>
        <w:tab/>
        <w:t>He presented Richard Willughby(q.v.) to the same church.  (ibid.)</w:t>
      </w:r>
    </w:p>
    <w:p w:rsidR="00FC5871" w:rsidRDefault="00FC5871" w:rsidP="00FC5871"/>
    <w:p w:rsidR="00FC5871" w:rsidRDefault="00FC5871" w:rsidP="00FC5871"/>
    <w:p w:rsidR="00DD5B8A" w:rsidRPr="00891728" w:rsidRDefault="00FC5871" w:rsidP="00FC58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1728">
        <w:rPr>
          <w:rFonts w:ascii="Times New Roman" w:hAnsi="Times New Roman" w:cs="Times New Roman"/>
          <w:sz w:val="24"/>
          <w:szCs w:val="24"/>
        </w:rPr>
        <w:t>12 September 20</w:t>
      </w:r>
      <w:bookmarkStart w:id="0" w:name="_GoBack"/>
      <w:bookmarkEnd w:id="0"/>
      <w:r w:rsidRPr="00891728">
        <w:rPr>
          <w:rFonts w:ascii="Times New Roman" w:hAnsi="Times New Roman" w:cs="Times New Roman"/>
          <w:sz w:val="24"/>
          <w:szCs w:val="24"/>
        </w:rPr>
        <w:t>15</w:t>
      </w:r>
    </w:p>
    <w:sectPr w:rsidR="00DD5B8A" w:rsidRPr="008917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871" w:rsidRDefault="00FC5871" w:rsidP="00564E3C">
      <w:r>
        <w:separator/>
      </w:r>
    </w:p>
  </w:endnote>
  <w:endnote w:type="continuationSeparator" w:id="0">
    <w:p w:rsidR="00FC5871" w:rsidRDefault="00FC5871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C5871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871" w:rsidRDefault="00FC5871" w:rsidP="00564E3C">
      <w:r>
        <w:separator/>
      </w:r>
    </w:p>
  </w:footnote>
  <w:footnote w:type="continuationSeparator" w:id="0">
    <w:p w:rsidR="00FC5871" w:rsidRDefault="00FC5871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871"/>
    <w:rsid w:val="00372DC6"/>
    <w:rsid w:val="00564E3C"/>
    <w:rsid w:val="0064591D"/>
    <w:rsid w:val="00891728"/>
    <w:rsid w:val="00DD5B8A"/>
    <w:rsid w:val="00EB41B8"/>
    <w:rsid w:val="00F14DE1"/>
    <w:rsid w:val="00FC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3C358B-03C2-4F2D-AF6F-C2A5D5110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587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2015-10-17T20:08:00Z</dcterms:created>
  <dcterms:modified xsi:type="dcterms:W3CDTF">2015-10-17T20:09:00Z</dcterms:modified>
</cp:coreProperties>
</file>